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FB0A5" w14:textId="0E79CB5B" w:rsidR="004F7746" w:rsidRPr="00321AE8" w:rsidRDefault="004F7746" w:rsidP="004F7746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0C4B30">
        <w:rPr>
          <w:rFonts w:ascii="Times New Roman" w:hAnsi="Times New Roman" w:hint="default"/>
          <w:sz w:val="28"/>
          <w:szCs w:val="28"/>
          <w:lang w:val="pt-PT"/>
        </w:rPr>
        <w:t>1/P/2020</w:t>
      </w:r>
    </w:p>
    <w:p w14:paraId="51687372" w14:textId="77777777" w:rsidR="004F7746" w:rsidRPr="00321AE8" w:rsidRDefault="004F7746" w:rsidP="004F7746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restação de serviços de</w:t>
      </w:r>
      <w:r w:rsidRPr="00321AE8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l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impeza </w:t>
      </w:r>
    </w:p>
    <w:p w14:paraId="2F21BD86" w14:textId="77777777" w:rsidR="004F7746" w:rsidRPr="00321AE8" w:rsidRDefault="004F7746" w:rsidP="004F7746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647F3215" w14:textId="589F5601" w:rsidR="00FC31F6" w:rsidRDefault="004F7746" w:rsidP="004F7746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73B33C1A" w14:textId="77777777" w:rsidR="004F7746" w:rsidRDefault="004F7746" w:rsidP="004F7746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66FD42FC" w14:textId="77777777" w:rsidR="00B97AC2" w:rsidRPr="00F3241F" w:rsidRDefault="00B97AC2" w:rsidP="00F3241F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F3241F">
        <w:rPr>
          <w:bCs/>
          <w:sz w:val="30"/>
          <w:szCs w:val="30"/>
          <w:u w:val="single"/>
          <w:lang w:val="pt-PT"/>
        </w:rPr>
        <w:t>Anexo VI</w:t>
      </w:r>
    </w:p>
    <w:p w14:paraId="1CFFBDAD" w14:textId="77777777" w:rsidR="000F5C59" w:rsidRPr="00C775B4" w:rsidRDefault="000F5C59" w:rsidP="00B97AC2">
      <w:pPr>
        <w:pStyle w:val="Web"/>
        <w:spacing w:before="100" w:after="100"/>
        <w:ind w:left="395" w:right="33" w:firstLine="325"/>
        <w:jc w:val="both"/>
        <w:rPr>
          <w:b/>
          <w:bCs/>
          <w:sz w:val="30"/>
          <w:szCs w:val="30"/>
          <w:lang w:val="pt-PT"/>
        </w:rPr>
      </w:pPr>
    </w:p>
    <w:p w14:paraId="1A1C608E" w14:textId="1B630A05" w:rsidR="00B97AC2" w:rsidRPr="00C775B4" w:rsidRDefault="00B97AC2" w:rsidP="000F5C59">
      <w:pPr>
        <w:pStyle w:val="Web"/>
        <w:spacing w:before="100" w:after="100"/>
        <w:ind w:left="395" w:right="33" w:hanging="35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Modelo de Garantia bancária necessária à garantia do cumprimento de obrigações derivadas da apresentação de p</w:t>
      </w:r>
      <w:r w:rsidR="00F1329C">
        <w:rPr>
          <w:b/>
          <w:bCs/>
          <w:sz w:val="30"/>
          <w:szCs w:val="30"/>
          <w:lang w:val="pt-PT"/>
        </w:rPr>
        <w:t xml:space="preserve">roposta do Concurso Público Nº </w:t>
      </w:r>
      <w:r w:rsidR="000C4B30">
        <w:rPr>
          <w:b/>
          <w:bCs/>
          <w:sz w:val="30"/>
          <w:szCs w:val="30"/>
          <w:lang w:val="pt-PT"/>
        </w:rPr>
        <w:t>1/P/2020</w:t>
      </w:r>
      <w:r w:rsidRPr="00C775B4">
        <w:rPr>
          <w:b/>
          <w:bCs/>
          <w:sz w:val="30"/>
          <w:szCs w:val="30"/>
          <w:lang w:val="pt-PT"/>
        </w:rPr>
        <w:t>.</w:t>
      </w:r>
    </w:p>
    <w:p w14:paraId="4DB0DEBC" w14:textId="77777777" w:rsidR="00B97AC2" w:rsidRPr="00C775B4" w:rsidRDefault="00B97AC2" w:rsidP="00B97AC2">
      <w:pPr>
        <w:pStyle w:val="Web"/>
        <w:ind w:right="33"/>
        <w:rPr>
          <w:lang w:val="pt-PT"/>
        </w:rPr>
      </w:pPr>
    </w:p>
    <w:p w14:paraId="155DA026" w14:textId="77777777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Montante: MOP________</w:t>
      </w:r>
    </w:p>
    <w:p w14:paraId="43D5A114" w14:textId="77777777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</w:p>
    <w:p w14:paraId="75915CD8" w14:textId="77777777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Garantia bancária n.° ___________</w:t>
      </w:r>
    </w:p>
    <w:p w14:paraId="64A3CFD7" w14:textId="77777777" w:rsidR="00B97AC2" w:rsidRPr="00C775B4" w:rsidRDefault="00B97AC2" w:rsidP="00B97AC2">
      <w:pPr>
        <w:pStyle w:val="Web"/>
        <w:tabs>
          <w:tab w:val="left" w:pos="7830"/>
        </w:tabs>
        <w:ind w:right="33"/>
        <w:jc w:val="both"/>
        <w:rPr>
          <w:sz w:val="24"/>
          <w:szCs w:val="24"/>
          <w:lang w:val="pt-PT"/>
        </w:rPr>
      </w:pPr>
    </w:p>
    <w:p w14:paraId="7B69513B" w14:textId="053158E7" w:rsidR="00B97AC2" w:rsidRPr="00C775B4" w:rsidRDefault="00B97AC2" w:rsidP="00B97AC2">
      <w:pPr>
        <w:pStyle w:val="Web"/>
        <w:tabs>
          <w:tab w:val="left" w:pos="7830"/>
          <w:tab w:val="left" w:pos="8280"/>
        </w:tabs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 xml:space="preserve">À solicitação do concorrente______________ (1) do Concurso Público Nº </w:t>
      </w:r>
      <w:r w:rsidR="000C4B30">
        <w:rPr>
          <w:sz w:val="24"/>
          <w:szCs w:val="24"/>
          <w:lang w:val="pt-PT"/>
        </w:rPr>
        <w:t>1/P/2020</w:t>
      </w:r>
      <w:r w:rsidRPr="00C775B4">
        <w:rPr>
          <w:sz w:val="24"/>
          <w:szCs w:val="24"/>
          <w:lang w:val="pt-PT"/>
        </w:rPr>
        <w:t xml:space="preserve">, vem o Banco ______________ (2) prestar, a favor do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>, uma caução mediante garantia bancária, no valor de ______________</w:t>
      </w:r>
      <w:r w:rsidR="000F5C59" w:rsidRPr="00C775B4">
        <w:rPr>
          <w:sz w:val="24"/>
          <w:szCs w:val="24"/>
          <w:lang w:val="pt-PT"/>
        </w:rPr>
        <w:t>(3)</w:t>
      </w:r>
      <w:r w:rsidRPr="00C775B4">
        <w:rPr>
          <w:sz w:val="24"/>
          <w:szCs w:val="24"/>
          <w:lang w:val="pt-PT"/>
        </w:rPr>
        <w:t xml:space="preserve"> para garantir o exacto e pontual cumprimento das obrigações, que o referido concorrente assume com a apresentação da proposta. Assegurando este Banco, até ao limite da/o citada garantia, o pagamento de quaisquer importâncias exigidas pelo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em virtude de incumprimento das obrigações por parte do concorrente a que a garantia respeita.</w:t>
      </w:r>
    </w:p>
    <w:p w14:paraId="125E3461" w14:textId="77777777" w:rsidR="00B97AC2" w:rsidRPr="00C775B4" w:rsidRDefault="00B97AC2" w:rsidP="00B97AC2">
      <w:pPr>
        <w:pStyle w:val="Web"/>
        <w:tabs>
          <w:tab w:val="left" w:pos="7830"/>
          <w:tab w:val="left" w:pos="8280"/>
        </w:tabs>
        <w:ind w:right="33"/>
        <w:jc w:val="both"/>
        <w:rPr>
          <w:sz w:val="24"/>
          <w:szCs w:val="24"/>
          <w:lang w:val="pt-PT"/>
        </w:rPr>
      </w:pPr>
    </w:p>
    <w:p w14:paraId="430C2F1A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4577C552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1ED9C291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2309FE1C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 (Reconhecimento notarial)</w:t>
      </w:r>
    </w:p>
    <w:p w14:paraId="51662BF2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7B0D075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 Nome ou denominação social do concorrente;</w:t>
      </w:r>
    </w:p>
    <w:p w14:paraId="353A07C6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(2) Nome do Banco;</w:t>
      </w:r>
    </w:p>
    <w:p w14:paraId="03D52C14" w14:textId="17F48A28" w:rsidR="00B97AC2" w:rsidRPr="00C775B4" w:rsidRDefault="00B97AC2" w:rsidP="00C15D49">
      <w:pPr>
        <w:pStyle w:val="Web"/>
        <w:spacing w:before="100" w:after="100"/>
        <w:ind w:left="450" w:right="33"/>
        <w:rPr>
          <w:b/>
          <w:bCs/>
          <w:sz w:val="30"/>
          <w:szCs w:val="30"/>
          <w:lang w:val="pt-PT"/>
        </w:rPr>
      </w:pPr>
      <w:r w:rsidRPr="00C775B4">
        <w:rPr>
          <w:sz w:val="24"/>
          <w:szCs w:val="24"/>
          <w:lang w:val="pt-PT"/>
        </w:rPr>
        <w:t xml:space="preserve">(3) </w:t>
      </w:r>
      <w:r w:rsidR="009D21A8" w:rsidRPr="00C775B4">
        <w:rPr>
          <w:sz w:val="24"/>
          <w:szCs w:val="24"/>
          <w:lang w:val="pt-PT"/>
        </w:rPr>
        <w:t>Escrever qual o valor da garantia bancária</w:t>
      </w:r>
      <w:r w:rsidR="000F5C59" w:rsidRPr="00C775B4">
        <w:rPr>
          <w:sz w:val="24"/>
          <w:szCs w:val="24"/>
          <w:lang w:val="pt-PT"/>
        </w:rPr>
        <w:t>.</w:t>
      </w:r>
    </w:p>
    <w:p w14:paraId="2408AFB8" w14:textId="77777777" w:rsidR="00B97AC2" w:rsidRPr="00C775B4" w:rsidRDefault="00B97AC2" w:rsidP="00B97AC2">
      <w:pPr>
        <w:pStyle w:val="Web"/>
        <w:ind w:right="33"/>
        <w:rPr>
          <w:b/>
          <w:bCs/>
          <w:sz w:val="30"/>
          <w:szCs w:val="30"/>
          <w:lang w:val="pt-PT"/>
        </w:rPr>
      </w:pPr>
    </w:p>
    <w:p w14:paraId="36089AF5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032D6F84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011BCB83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225B08AE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31A1C70" w14:textId="77777777" w:rsidR="00261F37" w:rsidRPr="00C775B4" w:rsidRDefault="00261F37" w:rsidP="00C2482D">
      <w:pPr>
        <w:jc w:val="right"/>
        <w:rPr>
          <w:rFonts w:eastAsiaTheme="minorEastAsia"/>
          <w:sz w:val="24"/>
          <w:szCs w:val="24"/>
        </w:rPr>
      </w:pPr>
    </w:p>
    <w:sectPr w:rsidR="00261F37" w:rsidRPr="00C775B4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1E0000" w:usb2="00000016" w:usb3="00000000" w:csb0="00100001" w:csb1="00000000"/>
  </w:font>
  <w:font w:name="Optimu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C29BA" w14:textId="77777777" w:rsidR="00C05160" w:rsidRDefault="00C0516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C15D49" w:rsidRDefault="004B0F04" w:rsidP="00C15D49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C05160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2899803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166AC20" w14:textId="40948DE1" w:rsidR="00C15D49" w:rsidRPr="00F3241F" w:rsidRDefault="00F3241F" w:rsidP="00C15D49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r w:rsidRPr="00F3241F">
          <w:rPr>
            <w:sz w:val="22"/>
            <w:szCs w:val="22"/>
            <w:lang w:val="pt-PT"/>
          </w:rPr>
          <w:t xml:space="preserve">Programa </w:t>
        </w:r>
        <w:r w:rsidRPr="00F3241F">
          <w:rPr>
            <w:sz w:val="22"/>
            <w:szCs w:val="22"/>
            <w:lang w:val="pt-PT"/>
          </w:rPr>
          <w:t>do Concurso</w:t>
        </w:r>
        <w:r w:rsidRPr="00F3241F">
          <w:rPr>
            <w:rFonts w:eastAsiaTheme="minorEastAsia"/>
            <w:kern w:val="0"/>
            <w:sz w:val="22"/>
            <w:szCs w:val="22"/>
            <w:lang w:eastAsia="zh-TW"/>
          </w:rPr>
          <w:t xml:space="preserve"> </w:t>
        </w:r>
        <w:proofErr w:type="spellStart"/>
        <w:r w:rsidR="00C15D49" w:rsidRPr="00F3241F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C15D49" w:rsidRPr="00F3241F">
          <w:rPr>
            <w:rFonts w:eastAsiaTheme="minorEastAsia"/>
            <w:kern w:val="0"/>
            <w:sz w:val="22"/>
            <w:szCs w:val="22"/>
            <w:lang w:eastAsia="zh-TW"/>
          </w:rPr>
          <w:t xml:space="preserve"> VI</w:t>
        </w:r>
        <w:r w:rsidR="00C15D49" w:rsidRPr="00F3241F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C15D49" w:rsidRPr="00F3241F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C15D49" w:rsidRPr="00F3241F">
          <w:rPr>
            <w:sz w:val="22"/>
            <w:szCs w:val="22"/>
            <w:lang w:val="pt-PT"/>
          </w:rPr>
          <w:t xml:space="preserve">ágina </w:t>
        </w:r>
        <w:r w:rsidR="00C15D49" w:rsidRPr="00F3241F">
          <w:rPr>
            <w:rFonts w:eastAsiaTheme="minorEastAsia"/>
            <w:sz w:val="22"/>
            <w:szCs w:val="22"/>
            <w:lang w:val="pt-PT" w:eastAsia="zh-TW"/>
          </w:rPr>
          <w:t>1</w:t>
        </w:r>
        <w:r w:rsidR="00C15D49" w:rsidRPr="00F3241F">
          <w:rPr>
            <w:sz w:val="22"/>
            <w:szCs w:val="22"/>
            <w:lang w:val="pt-PT"/>
          </w:rPr>
          <w:t xml:space="preserve"> de </w:t>
        </w:r>
        <w:r w:rsidR="00C15D49" w:rsidRPr="00F3241F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3AE641E9" w14:textId="77777777" w:rsidR="00C15D49" w:rsidRDefault="00C05160" w:rsidP="00C15D49">
        <w:pPr>
          <w:pStyle w:val="a4"/>
          <w:jc w:val="right"/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19E11" w14:textId="77777777" w:rsidR="00C05160" w:rsidRDefault="00C0516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4DA836EE" w:rsidR="007A36EF" w:rsidRDefault="007A36EF" w:rsidP="00357FCC">
    <w:pPr>
      <w:pStyle w:val="a3"/>
      <w:ind w:leftChars="-825" w:left="-1733" w:firstLineChars="777" w:firstLine="155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4B30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31F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4F7746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160"/>
    <w:rsid w:val="00C05B6F"/>
    <w:rsid w:val="00C0743C"/>
    <w:rsid w:val="00C07B0D"/>
    <w:rsid w:val="00C1020D"/>
    <w:rsid w:val="00C14E14"/>
    <w:rsid w:val="00C15401"/>
    <w:rsid w:val="00C15D49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241F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7B30E-FE63-4ED9-A317-455F617D5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7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7</cp:revision>
  <cp:lastPrinted>2020-05-26T04:10:00Z</cp:lastPrinted>
  <dcterms:created xsi:type="dcterms:W3CDTF">2020-04-14T07:29:00Z</dcterms:created>
  <dcterms:modified xsi:type="dcterms:W3CDTF">2020-05-26T06:32:00Z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